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64" w:rsidRPr="00EB698B" w:rsidRDefault="003E5764" w:rsidP="00EB698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66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2466"/>
        <w:gridCol w:w="4480"/>
        <w:gridCol w:w="2720"/>
      </w:tblGrid>
      <w:tr w:rsidR="003E5764" w:rsidRPr="00E5724B" w:rsidTr="00EB698B">
        <w:trPr>
          <w:tblCellSpacing w:w="0" w:type="dxa"/>
        </w:trPr>
        <w:tc>
          <w:tcPr>
            <w:tcW w:w="2466" w:type="dxa"/>
          </w:tcPr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Введено в действие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  <w:bookmarkStart w:id="0" w:name="_GoBack"/>
            <w:bookmarkEnd w:id="0"/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МАОУ ДО «Дом школьников» 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>№ 5</w:t>
            </w:r>
            <w:r w:rsidRPr="00D6313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28.04.2017 г.</w:t>
            </w:r>
          </w:p>
        </w:tc>
        <w:tc>
          <w:tcPr>
            <w:tcW w:w="4480" w:type="dxa"/>
          </w:tcPr>
          <w:p w:rsidR="003E5764" w:rsidRPr="00D63130" w:rsidRDefault="003E5764" w:rsidP="00EB698B">
            <w:pPr>
              <w:spacing w:before="100" w:beforeAutospacing="1" w:after="100" w:afterAutospacing="1" w:line="240" w:lineRule="auto"/>
              <w:ind w:firstLine="36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СОГЛАСОВАНО    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председатель ППО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__________Л.А. Трафимова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>28.04.2017 г.</w:t>
            </w:r>
          </w:p>
        </w:tc>
        <w:tc>
          <w:tcPr>
            <w:tcW w:w="2720" w:type="dxa"/>
          </w:tcPr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УТВЕРЖДЕНО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>общим собранием работников</w:t>
            </w:r>
          </w:p>
          <w:p w:rsidR="003E5764" w:rsidRPr="00D63130" w:rsidRDefault="003E5764" w:rsidP="00EB69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130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2 от 28.04.2017 г.</w:t>
            </w:r>
          </w:p>
        </w:tc>
      </w:tr>
    </w:tbl>
    <w:p w:rsidR="003E5764" w:rsidRPr="00EB698B" w:rsidRDefault="003E5764" w:rsidP="00EB698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ПОЛОЖЕНИЕ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О КОМИССИИ ПО СОЦИАЛЬНОМУ СТРАХОВАНИЮ</w:t>
      </w:r>
    </w:p>
    <w:p w:rsidR="003E5764" w:rsidRPr="00EB698B" w:rsidRDefault="003E5764" w:rsidP="00EB698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EB698B">
        <w:rPr>
          <w:rFonts w:ascii="Times New Roman" w:hAnsi="Times New Roman"/>
          <w:sz w:val="24"/>
          <w:szCs w:val="24"/>
          <w:lang w:eastAsia="ru-RU"/>
        </w:rPr>
        <w:t>В соответствии с положением о Фонде социального страхования Российской Федерации, утвержденным постановлением Правительства Российской Федерации от 12.02.1994 г. № 101, для осуществления практической работы по социальн</w:t>
      </w:r>
      <w:r>
        <w:rPr>
          <w:rFonts w:ascii="Times New Roman" w:hAnsi="Times New Roman"/>
          <w:sz w:val="24"/>
          <w:szCs w:val="24"/>
          <w:lang w:eastAsia="ru-RU"/>
        </w:rPr>
        <w:t xml:space="preserve">ому страхованию в МАОУ ДО «Дом школьников» </w:t>
      </w:r>
      <w:r w:rsidRPr="00EB698B">
        <w:rPr>
          <w:rFonts w:ascii="Times New Roman" w:hAnsi="Times New Roman"/>
          <w:sz w:val="24"/>
          <w:szCs w:val="24"/>
          <w:lang w:eastAsia="ru-RU"/>
        </w:rPr>
        <w:t>образуется комиссия по социальному страхованию.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Комиссия по социальному страхованию осуществляет свою деятельность в соответствии с Конституцией Российской Федерации, законами Российской Федерации, указами Президента Российской Федерации, постановлениями и распоряжениями Правительства Российской Федерации, а также решениями Фонда социального страхования Российской Федерации.</w:t>
      </w:r>
      <w:r w:rsidRPr="00EB698B">
        <w:rPr>
          <w:rFonts w:ascii="Times New Roman" w:hAnsi="Times New Roman"/>
          <w:sz w:val="24"/>
          <w:szCs w:val="24"/>
          <w:lang w:eastAsia="ru-RU"/>
        </w:rPr>
        <w:br/>
      </w: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1.     Общие положения.</w:t>
      </w:r>
    </w:p>
    <w:p w:rsidR="003E5764" w:rsidRPr="00EB698B" w:rsidRDefault="003E5764" w:rsidP="00EB698B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 xml:space="preserve">1.1. Комиссия по социальному страхованию образуется в </w:t>
      </w:r>
      <w:r>
        <w:rPr>
          <w:rFonts w:ascii="Times New Roman" w:hAnsi="Times New Roman"/>
          <w:sz w:val="24"/>
          <w:szCs w:val="24"/>
          <w:lang w:eastAsia="ru-RU"/>
        </w:rPr>
        <w:t>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1.2.  Члены комиссии по социальному страхованию избираются из числа представителей администрации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и представителей трудового коллектива на общем собрании работников.</w:t>
      </w:r>
    </w:p>
    <w:p w:rsidR="003E5764" w:rsidRPr="00EB698B" w:rsidRDefault="003E5764" w:rsidP="00EB69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2.   Функции комиссии.</w:t>
      </w:r>
    </w:p>
    <w:p w:rsidR="003E5764" w:rsidRPr="00EB698B" w:rsidRDefault="003E5764" w:rsidP="00EB698B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2.1. Комиссия решает вопросы:</w:t>
      </w:r>
    </w:p>
    <w:p w:rsidR="003E5764" w:rsidRPr="00EB698B" w:rsidRDefault="003E5764" w:rsidP="00EB698B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о расходовании средств социального страхования, предусмотренных на санаторно-курортное лечение и отдых работников, осуществляет контроль за их использованием;</w:t>
      </w:r>
    </w:p>
    <w:p w:rsidR="003E5764" w:rsidRPr="00EB698B" w:rsidRDefault="003E5764" w:rsidP="00EB698B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о распределении, порядке и условиях выдачи застрахованным путевок для санаторно-курортного лечения, отдыха, приобретенных за счет средств социального страхования.</w:t>
      </w:r>
    </w:p>
    <w:p w:rsidR="003E5764" w:rsidRPr="00EB698B" w:rsidRDefault="003E5764" w:rsidP="00EB698B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2.2. Комиссия:</w:t>
      </w:r>
    </w:p>
    <w:p w:rsidR="003E5764" w:rsidRPr="00EB698B" w:rsidRDefault="003E5764" w:rsidP="00EB6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ведет учет работников, нуждающихся в санаторно-курортном лечении и отдыхе;</w:t>
      </w:r>
    </w:p>
    <w:p w:rsidR="003E5764" w:rsidRPr="00EB698B" w:rsidRDefault="003E5764" w:rsidP="00EB6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осуществляет контроль за правильным начислением и своевременной выплатой пособий по социальному страхов</w:t>
      </w:r>
      <w:r>
        <w:rPr>
          <w:rFonts w:ascii="Times New Roman" w:hAnsi="Times New Roman"/>
          <w:sz w:val="24"/>
          <w:szCs w:val="24"/>
          <w:lang w:eastAsia="ru-RU"/>
        </w:rPr>
        <w:t>анию администрацией МАОУ ДО «Дом школьников»</w:t>
      </w:r>
    </w:p>
    <w:p w:rsidR="003E5764" w:rsidRPr="00EB698B" w:rsidRDefault="003E5764" w:rsidP="00EB6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проверяет правильность опреде</w:t>
      </w:r>
      <w:r>
        <w:rPr>
          <w:rFonts w:ascii="Times New Roman" w:hAnsi="Times New Roman"/>
          <w:sz w:val="24"/>
          <w:szCs w:val="24"/>
          <w:lang w:eastAsia="ru-RU"/>
        </w:rPr>
        <w:t>ления администрацией 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 xml:space="preserve"> права на пособие, обоснованность лишения или отказа в пособии;</w:t>
      </w:r>
    </w:p>
    <w:p w:rsidR="003E5764" w:rsidRPr="00EB698B" w:rsidRDefault="003E5764" w:rsidP="00EB698B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рассматривает спорные вопросы по обеспечению пособиями по социальному страхованию между работниками и администрацией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школьников».</w:t>
      </w:r>
    </w:p>
    <w:p w:rsidR="003E5764" w:rsidRPr="00821B45" w:rsidRDefault="003E5764" w:rsidP="00EB698B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2.3. Комиссия проводит анализ использования средств социального страхования в учреждении, вносит предложения администрации и профсоюзам (иным уполномоченным органам трудового коллектива)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о снижении заболеваемости, улучшении условий труда, оздоровлении работников и членов их семей и проведении других мероприятий по социальному страхованию.</w:t>
      </w:r>
      <w:r w:rsidRPr="00EB698B">
        <w:rPr>
          <w:rFonts w:ascii="Times New Roman" w:hAnsi="Times New Roman"/>
          <w:sz w:val="24"/>
          <w:szCs w:val="24"/>
          <w:lang w:eastAsia="ru-RU"/>
        </w:rPr>
        <w:br/>
      </w: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3.  Права и обязанности комиссии.</w:t>
      </w:r>
    </w:p>
    <w:p w:rsidR="003E5764" w:rsidRPr="00EB698B" w:rsidRDefault="003E5764" w:rsidP="00EB698B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3.1. Комиссия вправе:</w:t>
      </w: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проводить проверки правильности назначения и выплаты пособий по социальному страхованию администрацией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как по собственной инициативе, так и по заявлениям (жалобам) работников учреждения;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запрашивать у администрации</w:t>
      </w:r>
      <w:r>
        <w:rPr>
          <w:rFonts w:ascii="Times New Roman" w:hAnsi="Times New Roman"/>
          <w:sz w:val="24"/>
          <w:szCs w:val="24"/>
          <w:lang w:eastAsia="ru-RU"/>
        </w:rPr>
        <w:t>МАОУ ДО «Дом школьников»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,</w:t>
      </w:r>
      <w:r w:rsidRPr="00EB698B">
        <w:rPr>
          <w:rFonts w:ascii="Times New Roman" w:hAnsi="Times New Roman"/>
          <w:sz w:val="24"/>
          <w:szCs w:val="24"/>
          <w:lang w:eastAsia="ru-RU"/>
        </w:rPr>
        <w:t>органов государственного надзора и контроля и органов общественного контроля за охраной труда материалы и сведения, необходимые для рассмотрения вопросов, входящих в ее компетенцию, и выносить соответствующие решения;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принимать участие в выяснении администрацией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,</w:t>
      </w:r>
      <w:r w:rsidRPr="00EB698B">
        <w:rPr>
          <w:rFonts w:ascii="Times New Roman" w:hAnsi="Times New Roman"/>
          <w:sz w:val="24"/>
          <w:szCs w:val="24"/>
          <w:lang w:eastAsia="ru-RU"/>
        </w:rPr>
        <w:t>органами государственного надзора и контроля и органами общественного контроля за охраной труда обстоятельств несчастных случае на производстве, в быту, в пути на работу или с работы и др.;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участвовать в проведении органами Фонда социального страхования Российской Федерации ревизий (проверок) в целях осуществления контроля за правильным и рациональным расходованием средств социального страхования;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участвовать в осуществлении органами управления здравоохранения контроля за выдачей листков нетрудоспособности лечебно-профилактическими учреждениями, обслуживающими работников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обращаться в филиал </w:t>
      </w:r>
      <w:r w:rsidRPr="00EB698B">
        <w:rPr>
          <w:rFonts w:ascii="Times New Roman" w:hAnsi="Times New Roman"/>
          <w:sz w:val="24"/>
          <w:szCs w:val="24"/>
          <w:lang w:eastAsia="ru-RU"/>
        </w:rPr>
        <w:t>Фонда социального страхования Российской Федерации, зарегистрировавшее страхователя, при возн</w:t>
      </w:r>
      <w:r>
        <w:rPr>
          <w:rFonts w:ascii="Times New Roman" w:hAnsi="Times New Roman"/>
          <w:sz w:val="24"/>
          <w:szCs w:val="24"/>
          <w:lang w:eastAsia="ru-RU"/>
        </w:rPr>
        <w:t xml:space="preserve">икновении спора между комиссией </w:t>
      </w:r>
      <w:r w:rsidRPr="00EB698B">
        <w:rPr>
          <w:rFonts w:ascii="Times New Roman" w:hAnsi="Times New Roman"/>
          <w:sz w:val="24"/>
          <w:szCs w:val="24"/>
          <w:lang w:eastAsia="ru-RU"/>
        </w:rPr>
        <w:t>и администрацией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школьников»,</w:t>
      </w:r>
      <w:r w:rsidRPr="00EB698B">
        <w:rPr>
          <w:rFonts w:ascii="Times New Roman" w:hAnsi="Times New Roman"/>
          <w:sz w:val="24"/>
          <w:szCs w:val="24"/>
          <w:lang w:eastAsia="ru-RU"/>
        </w:rPr>
        <w:t>а также в случае неисполнения администрацией</w:t>
      </w:r>
      <w:r>
        <w:rPr>
          <w:rFonts w:ascii="Times New Roman" w:hAnsi="Times New Roman"/>
          <w:sz w:val="24"/>
          <w:szCs w:val="24"/>
          <w:lang w:eastAsia="ru-RU"/>
        </w:rPr>
        <w:t>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решений комиссии;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получать в филиале Фонда социального страхования Российской Федерации нормативные акты и необходимую информацию по вопросам, входящим в ее компетенцию;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проходить обучение по вопросам социального страхования, организуемое филиалом Фонда социального страхования Российской Федерации;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вносить в филиал Фонда социального страхования Российской Федерации предложения по организации работы по социальному страхованию в учреждении;</w:t>
      </w:r>
    </w:p>
    <w:p w:rsidR="003E5764" w:rsidRPr="00EB698B" w:rsidRDefault="003E5764" w:rsidP="00EB6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участвовать в развитии добровольных форм социального страхования работников учреждения.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3.2. Комиссия обязана:</w:t>
      </w:r>
    </w:p>
    <w:p w:rsidR="003E5764" w:rsidRPr="00EB698B" w:rsidRDefault="003E5764" w:rsidP="00EB698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в случае установления нарушений действующего законодательства по социальному страхованию информировать администрацию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школьников»и филиал </w:t>
      </w:r>
      <w:r w:rsidRPr="00EB698B">
        <w:rPr>
          <w:rFonts w:ascii="Times New Roman" w:hAnsi="Times New Roman"/>
          <w:sz w:val="24"/>
          <w:szCs w:val="24"/>
          <w:lang w:eastAsia="ru-RU"/>
        </w:rPr>
        <w:t>Фонда социального страхования Российской Федерации;</w:t>
      </w:r>
    </w:p>
    <w:p w:rsidR="003E5764" w:rsidRPr="00EB698B" w:rsidRDefault="003E5764" w:rsidP="00EB698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представлять материалы о работе комиссии по запросам от филиала Фонда социального страхования Российской Федерации;</w:t>
      </w:r>
    </w:p>
    <w:p w:rsidR="003E5764" w:rsidRPr="00EB698B" w:rsidRDefault="003E5764" w:rsidP="00EB698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представлять общему собранию работников и</w:t>
      </w: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администрации МАОУ ДО «Дом школьников» </w:t>
      </w:r>
      <w:r w:rsidRPr="00EB698B">
        <w:rPr>
          <w:rFonts w:ascii="Times New Roman" w:hAnsi="Times New Roman"/>
          <w:sz w:val="24"/>
          <w:szCs w:val="24"/>
          <w:lang w:eastAsia="ru-RU"/>
        </w:rPr>
        <w:t>отчет о своей деятельности не реже одного раза в год и по истечении срока полномочий;</w:t>
      </w:r>
    </w:p>
    <w:p w:rsidR="003E5764" w:rsidRPr="00EB698B" w:rsidRDefault="003E5764" w:rsidP="00EB698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рассматривать в 10-дневный срок заявления (жалобы) работников учреждения по вопросам социального страхования.</w:t>
      </w:r>
    </w:p>
    <w:p w:rsidR="003E5764" w:rsidRPr="00EB698B" w:rsidRDefault="003E5764" w:rsidP="00EB69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4.Порядок работы комиссии.</w:t>
      </w:r>
    </w:p>
    <w:p w:rsidR="003E5764" w:rsidRPr="00EB698B" w:rsidRDefault="003E5764" w:rsidP="00EB698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4.1. Комиссия</w:t>
      </w:r>
      <w:r w:rsidRPr="00EB698B">
        <w:rPr>
          <w:rFonts w:ascii="Times New Roman" w:hAnsi="Times New Roman"/>
          <w:sz w:val="24"/>
          <w:szCs w:val="24"/>
          <w:lang w:eastAsia="ru-RU"/>
        </w:rPr>
        <w:t xml:space="preserve"> избирается на срок от 1 до 3-х лет. Члены комиссии могут быть переизбраны до истечения срока полномочий решением общего собрания работников. 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4.2. Из числа членов комиссии большинством голосов избирается председатель комиссии.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4.3. Заседания комиссии проводятся по мере необходимости, но не реже одного раза в месяц. Решения комиссии по социальному страхованию оформляются протоколом. Протоколы хранятся в учреждении не менее трех лет.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4.4. На время выполнения обязанностей членов комиссии, если эти обязанности осуществляются в рабочее время, работникам может гарантироваться сохранение места работы и среднего заработка в соответствии с коллективным договором.</w:t>
      </w:r>
    </w:p>
    <w:p w:rsidR="003E5764" w:rsidRPr="00EB698B" w:rsidRDefault="003E5764" w:rsidP="00EB698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5.  Делопроизводство комиссии.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5.1. Заседания комиссии по социальному страхованию оформляются протоколом.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5.2. В книге протоколов фиксируются: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- дата проведения заседания;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- количество присутствующих (отсутствующих) членов Комиссии;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- ход обсуждения вопросов;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- решение комиссии.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5.3. Протоколы подписываются председателем и секретарем комиссии.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5.4. Нумерация протоколов ведется от начала учебного года.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5.5. Книга протоколов комиссии хранится в деле</w:t>
      </w:r>
      <w:r>
        <w:rPr>
          <w:rFonts w:ascii="Times New Roman" w:hAnsi="Times New Roman"/>
          <w:sz w:val="24"/>
          <w:szCs w:val="24"/>
          <w:lang w:eastAsia="ru-RU"/>
        </w:rPr>
        <w:t xml:space="preserve"> МАОУ ДО «Дом школьников»</w:t>
      </w:r>
      <w:r w:rsidRPr="00EB698B">
        <w:rPr>
          <w:rFonts w:ascii="Times New Roman" w:hAnsi="Times New Roman"/>
          <w:sz w:val="24"/>
          <w:szCs w:val="24"/>
          <w:lang w:eastAsia="ru-RU"/>
        </w:rPr>
        <w:t>три года.</w:t>
      </w:r>
    </w:p>
    <w:p w:rsidR="003E5764" w:rsidRPr="00EB698B" w:rsidRDefault="003E5764" w:rsidP="00EB698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6.   Контроль за работой комиссии. Обжалование решений комиссии. 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6.1. Контроль за работой комиссии осуществляет филиал Фонда социального страхования Российской Федерации.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sz w:val="24"/>
          <w:szCs w:val="24"/>
          <w:lang w:eastAsia="ru-RU"/>
        </w:rPr>
        <w:t>6.2. Решения комиссии могут быть обжалованы в филиал Фонда социального страхования Российской Федерации.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98B">
        <w:rPr>
          <w:rFonts w:ascii="Times New Roman" w:hAnsi="Times New Roman"/>
          <w:b/>
          <w:bCs/>
          <w:sz w:val="24"/>
          <w:szCs w:val="24"/>
          <w:lang w:eastAsia="ru-RU"/>
        </w:rPr>
        <w:t>7.   Порядок принятия, дополнения и изменения настоящего Положения.</w:t>
      </w:r>
    </w:p>
    <w:p w:rsidR="003E5764" w:rsidRPr="00EB698B" w:rsidRDefault="003E5764" w:rsidP="00EB698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7.1. Настоящее </w:t>
      </w:r>
      <w:r w:rsidRPr="00EB698B">
        <w:rPr>
          <w:rFonts w:ascii="Times New Roman" w:hAnsi="Times New Roman"/>
          <w:sz w:val="24"/>
          <w:szCs w:val="24"/>
          <w:lang w:eastAsia="ru-RU"/>
        </w:rPr>
        <w:t>Положение утверждается, дополняется и изменяется на общем собрании работников.</w:t>
      </w:r>
    </w:p>
    <w:p w:rsidR="003E5764" w:rsidRDefault="003E5764"/>
    <w:sectPr w:rsidR="003E5764" w:rsidSect="00BB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3F82"/>
    <w:multiLevelType w:val="multilevel"/>
    <w:tmpl w:val="4ADC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B7070"/>
    <w:multiLevelType w:val="multilevel"/>
    <w:tmpl w:val="97E6F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0137F6"/>
    <w:multiLevelType w:val="multilevel"/>
    <w:tmpl w:val="1C78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F32872"/>
    <w:multiLevelType w:val="multilevel"/>
    <w:tmpl w:val="A4DE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7F5929"/>
    <w:multiLevelType w:val="multilevel"/>
    <w:tmpl w:val="94A60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98B"/>
    <w:rsid w:val="003E5764"/>
    <w:rsid w:val="00514D9F"/>
    <w:rsid w:val="00731B75"/>
    <w:rsid w:val="007F44A5"/>
    <w:rsid w:val="00821B45"/>
    <w:rsid w:val="008614B6"/>
    <w:rsid w:val="0099560B"/>
    <w:rsid w:val="009B4B79"/>
    <w:rsid w:val="00A21DF0"/>
    <w:rsid w:val="00BB7B2A"/>
    <w:rsid w:val="00C54193"/>
    <w:rsid w:val="00D63130"/>
    <w:rsid w:val="00E5724B"/>
    <w:rsid w:val="00EB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1003</Words>
  <Characters>5722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Test</cp:lastModifiedBy>
  <cp:revision>13</cp:revision>
  <cp:lastPrinted>2017-05-23T13:11:00Z</cp:lastPrinted>
  <dcterms:created xsi:type="dcterms:W3CDTF">2014-02-25T06:17:00Z</dcterms:created>
  <dcterms:modified xsi:type="dcterms:W3CDTF">2017-05-23T13:12:00Z</dcterms:modified>
</cp:coreProperties>
</file>